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D85E7C" w14:textId="77777777" w:rsidR="00C56C96" w:rsidRDefault="00C56C96" w:rsidP="00C56C9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KIRKEHAM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fl.1477)</w:t>
      </w:r>
    </w:p>
    <w:p w14:paraId="00AD932B" w14:textId="77777777" w:rsidR="00C56C96" w:rsidRDefault="00C56C96" w:rsidP="00C56C9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Clerk.</w:t>
      </w:r>
    </w:p>
    <w:p w14:paraId="1DF37D1D" w14:textId="77777777" w:rsidR="00C56C96" w:rsidRDefault="00C56C96" w:rsidP="00C56C9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113869F" w14:textId="77777777" w:rsidR="00C56C96" w:rsidRDefault="00C56C96" w:rsidP="00C56C9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52052E0" w14:textId="77777777" w:rsidR="00C56C96" w:rsidRDefault="00C56C96" w:rsidP="00C56C9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1477</w:t>
      </w:r>
      <w:r>
        <w:rPr>
          <w:rFonts w:ascii="Times New Roman" w:hAnsi="Times New Roman" w:cs="Times New Roman"/>
          <w:sz w:val="24"/>
          <w:szCs w:val="24"/>
        </w:rPr>
        <w:tab/>
        <w:t xml:space="preserve">He appears in the Plea Rolls as an executor of William </w:t>
      </w:r>
      <w:proofErr w:type="spellStart"/>
      <w:r>
        <w:rPr>
          <w:rFonts w:ascii="Times New Roman" w:hAnsi="Times New Roman" w:cs="Times New Roman"/>
          <w:sz w:val="24"/>
          <w:szCs w:val="24"/>
        </w:rPr>
        <w:t>Aldburgh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</w:t>
      </w:r>
    </w:p>
    <w:p w14:paraId="441813AF" w14:textId="77777777" w:rsidR="00C56C96" w:rsidRDefault="00C56C96" w:rsidP="00C56C9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Boroughbridge, West Riding of Yorkshire.</w:t>
      </w:r>
    </w:p>
    <w:p w14:paraId="6AB7FA86" w14:textId="77777777" w:rsidR="00C56C96" w:rsidRDefault="00C56C96" w:rsidP="00C56C9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807383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https://waalt.uh.edu/index.php/CP40/861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2F12D606" w14:textId="77777777" w:rsidR="00C56C96" w:rsidRDefault="00C56C96" w:rsidP="00C56C9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0A97AE0" w14:textId="77777777" w:rsidR="00C56C96" w:rsidRDefault="00C56C96" w:rsidP="00C56C9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0DB9CED" w14:textId="77777777" w:rsidR="00C56C96" w:rsidRDefault="00C56C96" w:rsidP="00C56C9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 January 2022</w:t>
      </w:r>
    </w:p>
    <w:p w14:paraId="2D61851E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029F7A" w14:textId="77777777" w:rsidR="00C56C96" w:rsidRDefault="00C56C96" w:rsidP="009139A6">
      <w:r>
        <w:separator/>
      </w:r>
    </w:p>
  </w:endnote>
  <w:endnote w:type="continuationSeparator" w:id="0">
    <w:p w14:paraId="795E1F58" w14:textId="77777777" w:rsidR="00C56C96" w:rsidRDefault="00C56C9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61B3D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230503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A1A8F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3CA3BF" w14:textId="77777777" w:rsidR="00C56C96" w:rsidRDefault="00C56C96" w:rsidP="009139A6">
      <w:r>
        <w:separator/>
      </w:r>
    </w:p>
  </w:footnote>
  <w:footnote w:type="continuationSeparator" w:id="0">
    <w:p w14:paraId="06C84405" w14:textId="77777777" w:rsidR="00C56C96" w:rsidRDefault="00C56C9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162C7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CF7FD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EA403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6C96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56C96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9D28E7"/>
  <w15:chartTrackingRefBased/>
  <w15:docId w15:val="{400FCA40-3B43-4D07-A63F-9106052808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C56C9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61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41</Words>
  <Characters>234</Characters>
  <Application>Microsoft Office Word</Application>
  <DocSecurity>0</DocSecurity>
  <Lines>1</Lines>
  <Paragraphs>1</Paragraphs>
  <ScaleCrop>false</ScaleCrop>
  <Company/>
  <LinksUpToDate>false</LinksUpToDate>
  <CharactersWithSpaces>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2022-02-01T20:49:00Z</dcterms:created>
  <dcterms:modified xsi:type="dcterms:W3CDTF">2022-02-01T20:50:00Z</dcterms:modified>
</cp:coreProperties>
</file>